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617E77">
        <w:rPr>
          <w:b/>
          <w:i/>
          <w:noProof/>
          <w:sz w:val="28"/>
        </w:rPr>
        <w:t>2122</w:t>
      </w:r>
    </w:p>
    <w:p w:rsidR="001E41F3" w:rsidRDefault="00210C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E279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E2799">
        <w:rPr>
          <w:b/>
          <w:noProof/>
          <w:sz w:val="24"/>
        </w:rPr>
        <w:t xml:space="preserve">, </w:t>
      </w:r>
      <w:r w:rsidR="005E2799">
        <w:fldChar w:fldCharType="begin"/>
      </w:r>
      <w:r w:rsidR="005E2799">
        <w:instrText xml:space="preserve"> DOCPROPERTY  Country  \* MERGEFORMAT </w:instrText>
      </w:r>
      <w:r w:rsidR="005E2799">
        <w:fldChar w:fldCharType="end"/>
      </w:r>
      <w:r w:rsidR="005E2799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17th</w:t>
      </w:r>
      <w:r w:rsidR="003169CC"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 w:rsidR="003169CC"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19238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7E7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19238B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E77">
            <w:pPr>
              <w:pStyle w:val="CRCoverPage"/>
              <w:spacing w:after="0"/>
              <w:ind w:left="100"/>
              <w:rPr>
                <w:noProof/>
              </w:rPr>
            </w:pPr>
            <w:r w:rsidRPr="00617E77">
              <w:rPr>
                <w:noProof/>
              </w:rPr>
              <w:t>Adding applicability statements for new IMS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7E77" w:rsidRDefault="003169CC" w:rsidP="00617E77">
            <w:pPr>
              <w:pStyle w:val="CRCoverPage"/>
              <w:spacing w:after="0"/>
              <w:ind w:left="100"/>
            </w:pPr>
            <w:r>
              <w:t>202</w:t>
            </w:r>
            <w:r w:rsidR="00617E77">
              <w:t>1-04-28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contributed test cases need applicability statements.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3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applicability statements.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statements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C1A" w:rsidRDefault="00210C1A">
      <w:r>
        <w:separator/>
      </w:r>
    </w:p>
  </w:endnote>
  <w:endnote w:type="continuationSeparator" w:id="0">
    <w:p w:rsidR="00210C1A" w:rsidRDefault="0021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C1A" w:rsidRDefault="00210C1A">
      <w:r>
        <w:separator/>
      </w:r>
    </w:p>
  </w:footnote>
  <w:footnote w:type="continuationSeparator" w:id="0">
    <w:p w:rsidR="00210C1A" w:rsidRDefault="0021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3A"/>
    <w:rsid w:val="00022E4A"/>
    <w:rsid w:val="000449EE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10C1A"/>
    <w:rsid w:val="0026004D"/>
    <w:rsid w:val="002640DD"/>
    <w:rsid w:val="00273560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E1A36"/>
    <w:rsid w:val="00410371"/>
    <w:rsid w:val="004242F1"/>
    <w:rsid w:val="00481A75"/>
    <w:rsid w:val="004B75B7"/>
    <w:rsid w:val="0051580D"/>
    <w:rsid w:val="00547111"/>
    <w:rsid w:val="00592D74"/>
    <w:rsid w:val="005D2920"/>
    <w:rsid w:val="005E2799"/>
    <w:rsid w:val="005E2C44"/>
    <w:rsid w:val="005E7323"/>
    <w:rsid w:val="00617E77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928AF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13C9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054B30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FC45-E5A8-410F-BD71-1205173B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2021-04-28T11:30:00Z</dcterms:created>
  <dcterms:modified xsi:type="dcterms:W3CDTF">2021-05-07T14:02:00Z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